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4E" w:rsidRDefault="00685D4E" w:rsidP="006D517B">
      <w:pPr>
        <w:tabs>
          <w:tab w:val="left" w:pos="600"/>
          <w:tab w:val="left" w:pos="800"/>
          <w:tab w:val="left" w:pos="1300"/>
        </w:tabs>
      </w:pPr>
    </w:p>
    <w:p w:rsidR="00685D4E" w:rsidRPr="00CB62CE" w:rsidRDefault="00685D4E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85D4E" w:rsidRDefault="00685D4E" w:rsidP="0088452B">
                  <w:r w:rsidRPr="00A65AA2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85D4E" w:rsidRPr="00CB0C59" w:rsidRDefault="00685D4E" w:rsidP="00EB088A">
      <w:pPr>
        <w:pStyle w:val="Heading1"/>
        <w:ind w:left="5387"/>
        <w:rPr>
          <w:bCs/>
          <w:iCs w:val="0"/>
          <w:sz w:val="24"/>
        </w:rPr>
      </w:pPr>
    </w:p>
    <w:p w:rsidR="00685D4E" w:rsidRDefault="00685D4E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685D4E" w:rsidRDefault="00685D4E" w:rsidP="00EB088A">
      <w:pPr>
        <w:jc w:val="center"/>
        <w:rPr>
          <w:b/>
          <w:sz w:val="24"/>
        </w:rPr>
      </w:pPr>
    </w:p>
    <w:p w:rsidR="00685D4E" w:rsidRDefault="00685D4E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685D4E" w:rsidRPr="001620AE" w:rsidRDefault="00685D4E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85D4E" w:rsidRPr="001620AE" w:rsidRDefault="00685D4E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85D4E" w:rsidRPr="00160D27" w:rsidRDefault="00685D4E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85D4E" w:rsidRPr="001620AE" w:rsidRDefault="00685D4E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                           </w:t>
      </w:r>
      <w:r w:rsidRPr="001620AE">
        <w:rPr>
          <w:rFonts w:ascii="Liberation Serif" w:hAnsi="Liberation Serif"/>
          <w:sz w:val="28"/>
          <w:szCs w:val="28"/>
        </w:rPr>
        <w:t>№</w:t>
      </w:r>
    </w:p>
    <w:p w:rsidR="00685D4E" w:rsidRPr="001F1590" w:rsidRDefault="00685D4E" w:rsidP="00133698">
      <w:pPr>
        <w:rPr>
          <w:sz w:val="28"/>
          <w:szCs w:val="28"/>
        </w:rPr>
      </w:pPr>
    </w:p>
    <w:p w:rsidR="00685D4E" w:rsidRPr="00E4429E" w:rsidRDefault="00685D4E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685D4E" w:rsidRPr="00C20375" w:rsidRDefault="00685D4E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85D4E" w:rsidRPr="007D3BA1" w:rsidRDefault="00685D4E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D3BA1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от 30.03.2016 № 539, от 18.10.2017 № 257, от 27.12.2017 № 291, от 25.07.2018 № 378, от 18.09.2019 № 554, р</w:t>
      </w:r>
      <w:hyperlink r:id="rId8" w:history="1">
        <w:r w:rsidRPr="007D3BA1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7D3BA1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685D4E" w:rsidRPr="00267498" w:rsidRDefault="00685D4E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67498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685D4E" w:rsidRPr="00345409" w:rsidRDefault="00685D4E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345409">
        <w:rPr>
          <w:rFonts w:ascii="Liberation Serif" w:hAnsi="Liberation Serif" w:cs="Times New Roman"/>
          <w:color w:val="000000"/>
          <w:sz w:val="28"/>
          <w:szCs w:val="28"/>
        </w:rPr>
        <w:t>1. Внести в решение Думы Каменск-Уральского городского округа            от 06.1</w:t>
      </w:r>
      <w:r>
        <w:rPr>
          <w:rFonts w:ascii="Liberation Serif" w:hAnsi="Liberation Serif" w:cs="Times New Roman"/>
          <w:color w:val="000000"/>
          <w:sz w:val="28"/>
          <w:szCs w:val="28"/>
        </w:rPr>
        <w:t>2.2023 № 304 (в редакции решений</w:t>
      </w:r>
      <w:r w:rsidRPr="00345409">
        <w:rPr>
          <w:rFonts w:ascii="Liberation Serif" w:hAnsi="Liberation Serif" w:cs="Times New Roman"/>
          <w:color w:val="000000"/>
          <w:sz w:val="28"/>
          <w:szCs w:val="28"/>
        </w:rPr>
        <w:t xml:space="preserve"> Думы Каменск-Уральского городского округа от 21.02.2024 № 316, от 22.05.2024 № 346) «</w:t>
      </w:r>
      <w:r w:rsidRPr="00345409">
        <w:rPr>
          <w:rFonts w:ascii="Liberation Serif" w:hAnsi="Liberation Serif"/>
          <w:color w:val="000000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345409">
        <w:rPr>
          <w:rFonts w:ascii="Liberation Serif" w:hAnsi="Liberation Serif" w:cs="Times New Roman"/>
          <w:color w:val="000000"/>
          <w:sz w:val="28"/>
          <w:szCs w:val="28"/>
        </w:rPr>
        <w:t>» (далее - решение) следующие изменения:</w:t>
      </w:r>
    </w:p>
    <w:p w:rsidR="00685D4E" w:rsidRPr="00345409" w:rsidRDefault="00685D4E" w:rsidP="00BF1BA0">
      <w:pPr>
        <w:pStyle w:val="Standard"/>
        <w:numPr>
          <w:ilvl w:val="0"/>
          <w:numId w:val="1"/>
        </w:numPr>
        <w:tabs>
          <w:tab w:val="left" w:pos="360"/>
          <w:tab w:val="left" w:pos="567"/>
          <w:tab w:val="left" w:pos="709"/>
          <w:tab w:val="left" w:pos="900"/>
          <w:tab w:val="left" w:pos="1080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685D4E" w:rsidRPr="00345409" w:rsidRDefault="00685D4E" w:rsidP="00D72BA9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          «1) 10</w:t>
      </w:r>
      <w:r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2</w:t>
      </w:r>
      <w:r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0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305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,</w:t>
      </w: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</w:t>
      </w:r>
      <w:r w:rsidRPr="00345409">
        <w:rPr>
          <w:rFonts w:ascii="Liberation Serif" w:hAnsi="Liberation Serif"/>
          <w:color w:val="000000"/>
          <w:sz w:val="28"/>
          <w:szCs w:val="28"/>
        </w:rPr>
        <w:t>;»;</w:t>
      </w:r>
    </w:p>
    <w:p w:rsidR="00685D4E" w:rsidRPr="00275D76" w:rsidRDefault="00685D4E" w:rsidP="009064CA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 xml:space="preserve">          </w:t>
      </w:r>
      <w:r w:rsidRPr="00275D76">
        <w:rPr>
          <w:rFonts w:ascii="Liberation Serif" w:hAnsi="Liberation Serif"/>
          <w:sz w:val="28"/>
          <w:szCs w:val="28"/>
        </w:rPr>
        <w:t xml:space="preserve">2) подпункт 1 </w:t>
      </w:r>
      <w:r w:rsidRPr="00275D76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685D4E" w:rsidRPr="00EA3F05" w:rsidRDefault="00685D4E" w:rsidP="0052732A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275D76">
        <w:rPr>
          <w:rFonts w:ascii="Liberation Serif" w:hAnsi="Liberation Serif"/>
          <w:sz w:val="28"/>
          <w:szCs w:val="28"/>
        </w:rPr>
        <w:t>«</w:t>
      </w:r>
      <w:r w:rsidRPr="00275D76">
        <w:rPr>
          <w:rFonts w:ascii="Liberation Serif" w:hAnsi="Liberation Serif" w:cs="Liberation Serif"/>
          <w:sz w:val="28"/>
          <w:szCs w:val="28"/>
        </w:rPr>
        <w:t>1)</w:t>
      </w:r>
      <w:r w:rsidRPr="00275D76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75D76">
        <w:rPr>
          <w:rFonts w:ascii="Liberation Serif" w:hAnsi="Liberation Serif" w:cs="Liberation Serif"/>
          <w:sz w:val="28"/>
          <w:szCs w:val="28"/>
        </w:rPr>
        <w:t>10 383 616,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275D76">
        <w:rPr>
          <w:rFonts w:ascii="Liberation Serif" w:hAnsi="Liberation Serif" w:cs="Liberation Serif"/>
          <w:sz w:val="28"/>
          <w:szCs w:val="28"/>
        </w:rPr>
        <w:t xml:space="preserve"> тысяч рублей на 2024 год;</w:t>
      </w:r>
      <w:r w:rsidRPr="0052732A">
        <w:rPr>
          <w:rFonts w:ascii="Liberation Serif" w:hAnsi="Liberation Serif"/>
          <w:sz w:val="28"/>
          <w:szCs w:val="28"/>
        </w:rPr>
        <w:t>»;</w:t>
      </w:r>
    </w:p>
    <w:p w:rsidR="00685D4E" w:rsidRPr="00425620" w:rsidRDefault="00685D4E" w:rsidP="00F32A36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425620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685D4E" w:rsidRPr="00425620" w:rsidRDefault="00685D4E" w:rsidP="00F32A36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z w:val="28"/>
          <w:szCs w:val="28"/>
        </w:rPr>
        <w:t>«1) 153 311,0 тысяч рублей на 2024 год;»;</w:t>
      </w:r>
    </w:p>
    <w:p w:rsidR="00685D4E" w:rsidRPr="00425620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z w:val="28"/>
          <w:szCs w:val="28"/>
        </w:rPr>
        <w:t>4) подпункт 1 пункта 6 решения изложить в следующей редакции:</w:t>
      </w:r>
    </w:p>
    <w:p w:rsidR="00685D4E" w:rsidRPr="00425620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425620">
        <w:rPr>
          <w:rFonts w:ascii="Liberation Serif" w:hAnsi="Liberation Serif" w:cs="Liberation Serif"/>
          <w:color w:val="000000"/>
          <w:sz w:val="28"/>
          <w:szCs w:val="28"/>
        </w:rPr>
        <w:t>1) 6 252,8 тысяч рублей на 2024 год;»;</w:t>
      </w:r>
    </w:p>
    <w:p w:rsidR="00685D4E" w:rsidRPr="00345409" w:rsidRDefault="00685D4E" w:rsidP="00890E08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5) подпункт 1 пункта 9 решения изложить в следующей редакции:</w:t>
      </w:r>
    </w:p>
    <w:p w:rsidR="00685D4E" w:rsidRPr="00345409" w:rsidRDefault="00685D4E" w:rsidP="00B61722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«1) 1 688 183,3 тысяч рублей на 2024 год;»;</w:t>
      </w:r>
    </w:p>
    <w:p w:rsidR="00685D4E" w:rsidRPr="00345409" w:rsidRDefault="00685D4E" w:rsidP="00345409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6</w:t>
      </w:r>
      <w:r w:rsidRPr="00345409">
        <w:rPr>
          <w:rFonts w:ascii="Liberation Serif" w:hAnsi="Liberation Serif"/>
          <w:color w:val="000000"/>
          <w:sz w:val="28"/>
          <w:szCs w:val="28"/>
        </w:rPr>
        <w:t>) подпункт 1 пункта 10 решения изложить в следующей редакции:</w:t>
      </w:r>
    </w:p>
    <w:p w:rsidR="00685D4E" w:rsidRPr="00345409" w:rsidRDefault="00685D4E" w:rsidP="00345409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«1) 1 095 023,6 тысяч рублей на 2024 год;»;</w:t>
      </w:r>
    </w:p>
    <w:p w:rsidR="00685D4E" w:rsidRPr="00345409" w:rsidRDefault="00685D4E" w:rsidP="00E558EE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7) подпункт 1 пункта 11 решения изложить в следующей редакции:</w:t>
      </w:r>
    </w:p>
    <w:p w:rsidR="00685D4E" w:rsidRPr="00345409" w:rsidRDefault="00685D4E" w:rsidP="00DD60A5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 xml:space="preserve">«1) 3 732 231,7 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тысяч рублей на 2024 год;»;</w:t>
      </w:r>
    </w:p>
    <w:p w:rsidR="00685D4E" w:rsidRPr="00345409" w:rsidRDefault="00685D4E" w:rsidP="00E558EE">
      <w:pPr>
        <w:pStyle w:val="BodyText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8) подпункт 1 пункта 12 решения изложить в следующей редакции:</w:t>
      </w:r>
    </w:p>
    <w:p w:rsidR="00685D4E" w:rsidRPr="00EA3F05" w:rsidRDefault="00685D4E" w:rsidP="00ED7E93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«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1) 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705</w:t>
      </w:r>
      <w:r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468</w:t>
      </w:r>
      <w:r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год;</w:t>
      </w:r>
      <w:r w:rsidRPr="00345409">
        <w:rPr>
          <w:rFonts w:ascii="Liberation Serif" w:hAnsi="Liberation Serif"/>
          <w:color w:val="000000"/>
          <w:sz w:val="28"/>
          <w:szCs w:val="28"/>
        </w:rPr>
        <w:t>»;</w:t>
      </w:r>
    </w:p>
    <w:p w:rsidR="00685D4E" w:rsidRPr="006E1236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084713">
        <w:rPr>
          <w:rFonts w:ascii="Liberation Serif" w:hAnsi="Liberation Serif"/>
          <w:sz w:val="28"/>
          <w:szCs w:val="28"/>
        </w:rPr>
        <w:t>9) подпункт</w:t>
      </w:r>
      <w:r w:rsidRPr="006E1236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685D4E" w:rsidRPr="006E1236" w:rsidRDefault="00685D4E" w:rsidP="000B1E6C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pacing w:val="-2"/>
          <w:sz w:val="28"/>
          <w:szCs w:val="28"/>
        </w:rPr>
        <w:t>«</w:t>
      </w:r>
      <w:r w:rsidRPr="006E1236">
        <w:rPr>
          <w:rFonts w:ascii="Liberation Serif" w:hAnsi="Liberation Serif" w:cs="Liberation Serif"/>
          <w:sz w:val="28"/>
          <w:szCs w:val="28"/>
        </w:rPr>
        <w:t>1) 4 008,6 тысяч рублей на 2024 год;»;</w:t>
      </w:r>
    </w:p>
    <w:p w:rsidR="00685D4E" w:rsidRPr="006E1236" w:rsidRDefault="00685D4E" w:rsidP="00E30611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10) подпункт 1 пункта 15 решения изложить в следующей редакции:</w:t>
      </w:r>
    </w:p>
    <w:p w:rsidR="00685D4E" w:rsidRPr="006E1236" w:rsidRDefault="00685D4E" w:rsidP="005226C9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«1) 643 723,0 тысяч рублей на 2024 год;</w:t>
      </w:r>
      <w:r w:rsidRPr="006E1236">
        <w:rPr>
          <w:rFonts w:ascii="Liberation Serif" w:hAnsi="Liberation Serif"/>
          <w:sz w:val="28"/>
          <w:szCs w:val="28"/>
        </w:rPr>
        <w:t>»;</w:t>
      </w:r>
    </w:p>
    <w:p w:rsidR="00685D4E" w:rsidRPr="006E1236" w:rsidRDefault="00685D4E" w:rsidP="00B732A2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11) подпункт 1 пункта 16 решения изложить в следующей редакции:</w:t>
      </w:r>
    </w:p>
    <w:p w:rsidR="00685D4E" w:rsidRPr="006E1236" w:rsidRDefault="00685D4E" w:rsidP="00B732A2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«</w:t>
      </w:r>
      <w:bookmarkStart w:id="0" w:name="_GoBack"/>
      <w:bookmarkEnd w:id="0"/>
      <w:r w:rsidRPr="006E1236">
        <w:rPr>
          <w:rFonts w:ascii="Liberation Serif" w:hAnsi="Liberation Serif" w:cs="Liberation Serif"/>
          <w:sz w:val="28"/>
          <w:szCs w:val="28"/>
        </w:rPr>
        <w:t>1) 1 910,3 тысяч рублей на 2024 год, из них: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- филиалу АО «РУСАЛ Урал», «РУСАЛ Каменск-Уральский» - 1 382,0 тысяч рублей;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 xml:space="preserve">- </w:t>
      </w:r>
      <w:r w:rsidRPr="006E1236">
        <w:rPr>
          <w:rFonts w:ascii="Liberation Serif" w:hAnsi="Liberation Serif" w:cs="Arial"/>
          <w:sz w:val="28"/>
          <w:szCs w:val="28"/>
        </w:rPr>
        <w:t>обществу с ограниченной ответственностью «Управляющая компания «КУДЕЗ» - 403,0 тысяч рублей;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- ОАО «Каменск-Уральский металлургический завод» - 125,3 тысяч рублей;</w:t>
      </w:r>
    </w:p>
    <w:p w:rsidR="00685D4E" w:rsidRPr="006E1236" w:rsidRDefault="00685D4E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12) подпункт 1 пункта 19 решения изложить в следующей редакции:</w:t>
      </w:r>
    </w:p>
    <w:p w:rsidR="00685D4E" w:rsidRPr="006E1236" w:rsidRDefault="00685D4E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pacing w:val="-2"/>
          <w:sz w:val="28"/>
          <w:szCs w:val="28"/>
        </w:rPr>
        <w:t>«</w:t>
      </w:r>
      <w:r w:rsidRPr="006E1236">
        <w:rPr>
          <w:rFonts w:ascii="Liberation Serif" w:hAnsi="Liberation Serif" w:cs="Liberation Serif"/>
          <w:sz w:val="28"/>
          <w:szCs w:val="28"/>
        </w:rPr>
        <w:t>1) 22 000,0 тысяч рублей на 2024 год;»;</w:t>
      </w:r>
    </w:p>
    <w:p w:rsidR="00685D4E" w:rsidRPr="006E1236" w:rsidRDefault="00685D4E" w:rsidP="00463148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13) подпункт 1 пункта 20 решения изложить в следующей редакции:</w:t>
      </w:r>
    </w:p>
    <w:p w:rsidR="00685D4E" w:rsidRPr="006E1236" w:rsidRDefault="00685D4E" w:rsidP="00463148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cs="Liberation Serif"/>
          <w:sz w:val="28"/>
          <w:szCs w:val="28"/>
        </w:rPr>
      </w:pPr>
      <w:r w:rsidRPr="006E1236">
        <w:rPr>
          <w:sz w:val="28"/>
          <w:szCs w:val="28"/>
        </w:rPr>
        <w:t>«1) 440,0 тысяч рублей на 2024 год;»;</w:t>
      </w:r>
    </w:p>
    <w:p w:rsidR="00685D4E" w:rsidRPr="006E1236" w:rsidRDefault="00685D4E" w:rsidP="00463148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14) подпункт 1 пункта 22 решения изложить в следующей редакции:</w:t>
      </w:r>
    </w:p>
    <w:p w:rsidR="00685D4E" w:rsidRPr="006E1236" w:rsidRDefault="00685D4E" w:rsidP="00CD7443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«1) 254,8 тысяч рублей на 2024 год;»;</w:t>
      </w:r>
    </w:p>
    <w:p w:rsidR="00685D4E" w:rsidRPr="001B0EF7" w:rsidRDefault="00685D4E" w:rsidP="0069332A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B0EF7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5</w:t>
      </w:r>
      <w:r w:rsidRPr="001B0EF7">
        <w:rPr>
          <w:rFonts w:ascii="Liberation Serif" w:hAnsi="Liberation Serif"/>
          <w:sz w:val="28"/>
          <w:szCs w:val="28"/>
        </w:rPr>
        <w:t>) подпункт 1 пункта 27 решения изложить в следующей редакции:</w:t>
      </w:r>
    </w:p>
    <w:p w:rsidR="00685D4E" w:rsidRPr="001B0EF7" w:rsidRDefault="00685D4E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B0EF7">
        <w:rPr>
          <w:rFonts w:ascii="Liberation Serif" w:hAnsi="Liberation Serif"/>
          <w:spacing w:val="-2"/>
          <w:sz w:val="28"/>
          <w:szCs w:val="28"/>
        </w:rPr>
        <w:t>«</w:t>
      </w:r>
      <w:r w:rsidRPr="001B0EF7">
        <w:rPr>
          <w:rFonts w:ascii="Liberation Serif" w:hAnsi="Liberation Serif" w:cs="Liberation Serif"/>
          <w:sz w:val="28"/>
          <w:szCs w:val="28"/>
        </w:rPr>
        <w:t>1) 1</w:t>
      </w:r>
      <w:r w:rsidRPr="00334125">
        <w:rPr>
          <w:rFonts w:ascii="Liberation Serif" w:hAnsi="Liberation Serif" w:cs="Liberation Serif"/>
          <w:sz w:val="28"/>
          <w:szCs w:val="28"/>
        </w:rPr>
        <w:t>0 000</w:t>
      </w:r>
      <w:r w:rsidRPr="001B0EF7">
        <w:rPr>
          <w:rFonts w:ascii="Liberation Serif" w:hAnsi="Liberation Serif" w:cs="Liberation Serif"/>
          <w:sz w:val="28"/>
          <w:szCs w:val="28"/>
        </w:rPr>
        <w:t>,</w:t>
      </w:r>
      <w:r w:rsidRPr="00334125">
        <w:rPr>
          <w:rFonts w:ascii="Liberation Serif" w:hAnsi="Liberation Serif" w:cs="Liberation Serif"/>
          <w:sz w:val="28"/>
          <w:szCs w:val="28"/>
        </w:rPr>
        <w:t>0</w:t>
      </w:r>
      <w:r w:rsidRPr="001B0EF7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685D4E" w:rsidRPr="00345409" w:rsidRDefault="00685D4E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1</w:t>
      </w:r>
      <w:r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345409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685D4E" w:rsidRPr="005903FD" w:rsidRDefault="00685D4E" w:rsidP="00CF0214">
      <w:pPr>
        <w:pStyle w:val="BodyTextIndent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5903FD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7</w:t>
      </w:r>
      <w:r w:rsidRPr="005903FD">
        <w:rPr>
          <w:rFonts w:ascii="Liberation Serif" w:hAnsi="Liberation Serif"/>
          <w:sz w:val="28"/>
          <w:szCs w:val="28"/>
        </w:rPr>
        <w:t>) Приложение 3 к решению «</w:t>
      </w:r>
      <w:r w:rsidRPr="005903FD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2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685D4E" w:rsidRPr="005903FD" w:rsidRDefault="00685D4E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18</w:t>
      </w:r>
      <w:r w:rsidRPr="005903FD">
        <w:rPr>
          <w:rFonts w:ascii="Liberation Serif" w:hAnsi="Liberation Serif"/>
          <w:sz w:val="28"/>
          <w:szCs w:val="28"/>
        </w:rPr>
        <w:t>) Приложение 4 к решению «</w:t>
      </w:r>
      <w:r w:rsidRPr="005903FD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3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         </w:t>
      </w:r>
    </w:p>
    <w:p w:rsidR="00685D4E" w:rsidRPr="005903FD" w:rsidRDefault="00685D4E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</w:t>
      </w:r>
      <w:r w:rsidRPr="005903FD">
        <w:rPr>
          <w:rFonts w:ascii="Liberation Serif" w:hAnsi="Liberation Serif"/>
          <w:sz w:val="28"/>
          <w:szCs w:val="28"/>
        </w:rPr>
        <w:t>) Приложение 5 к решению «</w:t>
      </w:r>
      <w:r w:rsidRPr="005903FD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2024 году и плановом периоде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4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685D4E" w:rsidRPr="00C75CCD" w:rsidRDefault="00685D4E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75CCD">
        <w:rPr>
          <w:rFonts w:ascii="Liberation Serif" w:hAnsi="Liberation Serif"/>
          <w:color w:val="000000"/>
          <w:sz w:val="28"/>
          <w:szCs w:val="28"/>
        </w:rPr>
        <w:t>2</w:t>
      </w:r>
      <w:r>
        <w:rPr>
          <w:rFonts w:ascii="Liberation Serif" w:hAnsi="Liberation Serif"/>
          <w:color w:val="000000"/>
          <w:sz w:val="28"/>
          <w:szCs w:val="28"/>
        </w:rPr>
        <w:t>0</w:t>
      </w:r>
      <w:r w:rsidRPr="00C75CCD">
        <w:rPr>
          <w:rFonts w:ascii="Liberation Serif" w:hAnsi="Liberation Serif"/>
          <w:color w:val="000000"/>
          <w:sz w:val="28"/>
          <w:szCs w:val="28"/>
        </w:rPr>
        <w:t>) Приложение 6 к решению «Свод источников внутреннего финансирования дефицита бюджета Каменск-Уральского городского округа на 2024 год и плановый период 2025 и 2026 годов» изложить в новой редакции согласно Приложению 5 к настоящему решению;</w:t>
      </w:r>
    </w:p>
    <w:p w:rsidR="00685D4E" w:rsidRPr="007926EC" w:rsidRDefault="00685D4E" w:rsidP="000D5803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D52D0">
        <w:rPr>
          <w:rFonts w:ascii="Liberation Serif" w:hAnsi="Liberation Serif"/>
          <w:color w:val="000000"/>
          <w:sz w:val="28"/>
          <w:szCs w:val="28"/>
        </w:rPr>
        <w:t>2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1D52D0">
        <w:rPr>
          <w:rFonts w:ascii="Liberation Serif" w:hAnsi="Liberation Serif"/>
          <w:color w:val="000000"/>
          <w:sz w:val="28"/>
          <w:szCs w:val="28"/>
        </w:rPr>
        <w:t>) Приложение</w:t>
      </w:r>
      <w:r>
        <w:rPr>
          <w:rFonts w:ascii="Liberation Serif" w:hAnsi="Liberation Serif"/>
          <w:sz w:val="28"/>
          <w:szCs w:val="28"/>
        </w:rPr>
        <w:t> </w:t>
      </w:r>
      <w:r w:rsidRPr="001575C6">
        <w:rPr>
          <w:rFonts w:ascii="Liberation Serif" w:hAnsi="Liberation Serif"/>
          <w:sz w:val="28"/>
          <w:szCs w:val="28"/>
        </w:rPr>
        <w:t>7</w:t>
      </w:r>
      <w:r>
        <w:rPr>
          <w:rFonts w:ascii="Liberation Serif" w:hAnsi="Liberation Serif"/>
          <w:sz w:val="28"/>
          <w:szCs w:val="28"/>
        </w:rPr>
        <w:t xml:space="preserve"> к решению «Программа муниципальных </w:t>
      </w:r>
      <w:r w:rsidRPr="001575C6">
        <w:rPr>
          <w:rFonts w:ascii="Liberation Serif" w:hAnsi="Liberation Serif"/>
          <w:sz w:val="28"/>
          <w:szCs w:val="28"/>
        </w:rPr>
        <w:t>внутренних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заимствований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Каменск</w:t>
      </w:r>
      <w:r w:rsidRPr="001A5975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городского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округа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на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202</w:t>
      </w:r>
      <w:r>
        <w:rPr>
          <w:rFonts w:ascii="Liberation Serif" w:hAnsi="Liberation Serif"/>
          <w:sz w:val="28"/>
          <w:szCs w:val="28"/>
        </w:rPr>
        <w:t>4</w:t>
      </w:r>
      <w:r w:rsidRPr="001A5975">
        <w:rPr>
          <w:rFonts w:ascii="Liberation Serif" w:hAnsi="Liberation Serif"/>
          <w:sz w:val="28"/>
          <w:szCs w:val="28"/>
        </w:rPr>
        <w:t xml:space="preserve"> год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и плановый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период 202</w:t>
      </w:r>
      <w:r>
        <w:rPr>
          <w:rFonts w:ascii="Liberation Serif" w:hAnsi="Liberation Serif"/>
          <w:sz w:val="28"/>
          <w:szCs w:val="28"/>
        </w:rPr>
        <w:t>5</w:t>
      </w:r>
      <w:r w:rsidRPr="001A5975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1A5975">
        <w:rPr>
          <w:rFonts w:ascii="Liberation Serif" w:hAnsi="Liberation Serif"/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685D4E" w:rsidRPr="001A1015" w:rsidRDefault="00685D4E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685D4E" w:rsidRPr="001A1015" w:rsidRDefault="00685D4E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  возложить на комитет по экономической политике, бюджету и налогам (Чешихин Э.П.).</w:t>
      </w:r>
    </w:p>
    <w:p w:rsidR="00685D4E" w:rsidRPr="001A1015" w:rsidRDefault="00685D4E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685D4E" w:rsidRPr="001A1015" w:rsidRDefault="00685D4E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685D4E" w:rsidRPr="001A1015" w:rsidRDefault="00685D4E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Председатель Думы</w:t>
      </w: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  <w:t xml:space="preserve">     В.И. Пермяков</w:t>
      </w: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685D4E" w:rsidRPr="00FF30F3" w:rsidRDefault="00685D4E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685D4E" w:rsidRPr="00FF30F3" w:rsidRDefault="00685D4E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685D4E" w:rsidRPr="00FF30F3" w:rsidSect="00455449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D4E" w:rsidRDefault="00685D4E" w:rsidP="00180804">
      <w:r>
        <w:separator/>
      </w:r>
    </w:p>
  </w:endnote>
  <w:endnote w:type="continuationSeparator" w:id="0">
    <w:p w:rsidR="00685D4E" w:rsidRDefault="00685D4E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D4E" w:rsidRDefault="00685D4E" w:rsidP="00180804">
      <w:r>
        <w:separator/>
      </w:r>
    </w:p>
  </w:footnote>
  <w:footnote w:type="continuationSeparator" w:id="0">
    <w:p w:rsidR="00685D4E" w:rsidRDefault="00685D4E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D4E" w:rsidRDefault="00685D4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685D4E" w:rsidRDefault="00685D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1DB7"/>
    <w:rsid w:val="000D50C3"/>
    <w:rsid w:val="000D580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61A"/>
    <w:rsid w:val="00140A70"/>
    <w:rsid w:val="00141158"/>
    <w:rsid w:val="0014272A"/>
    <w:rsid w:val="00142AEB"/>
    <w:rsid w:val="0014379F"/>
    <w:rsid w:val="00144B7B"/>
    <w:rsid w:val="0014732D"/>
    <w:rsid w:val="0015138A"/>
    <w:rsid w:val="001515AE"/>
    <w:rsid w:val="00151885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1E13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44E6D"/>
    <w:rsid w:val="00345409"/>
    <w:rsid w:val="00350B7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705"/>
    <w:rsid w:val="0056799A"/>
    <w:rsid w:val="0057151E"/>
    <w:rsid w:val="00572403"/>
    <w:rsid w:val="00573052"/>
    <w:rsid w:val="00580757"/>
    <w:rsid w:val="00580C93"/>
    <w:rsid w:val="00580CFB"/>
    <w:rsid w:val="00586B30"/>
    <w:rsid w:val="005903FD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E07A7"/>
    <w:rsid w:val="005E187E"/>
    <w:rsid w:val="005E4B23"/>
    <w:rsid w:val="005E6CE9"/>
    <w:rsid w:val="005F567E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E006E"/>
    <w:rsid w:val="008E0DA0"/>
    <w:rsid w:val="008E1143"/>
    <w:rsid w:val="008E11F0"/>
    <w:rsid w:val="008E1EA0"/>
    <w:rsid w:val="008E1EC5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90B67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742C3"/>
    <w:rsid w:val="00C75CCD"/>
    <w:rsid w:val="00C768ED"/>
    <w:rsid w:val="00C77623"/>
    <w:rsid w:val="00C82859"/>
    <w:rsid w:val="00C8290F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62CC"/>
    <w:rsid w:val="00DF6FBD"/>
    <w:rsid w:val="00DF7500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4213"/>
    <w:rsid w:val="00E64D6B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7E38"/>
    <w:rsid w:val="00EC0F66"/>
    <w:rsid w:val="00EC4571"/>
    <w:rsid w:val="00EC578D"/>
    <w:rsid w:val="00EC58DD"/>
    <w:rsid w:val="00EC5E00"/>
    <w:rsid w:val="00EC68D3"/>
    <w:rsid w:val="00EC698C"/>
    <w:rsid w:val="00EC76FB"/>
    <w:rsid w:val="00ED0895"/>
    <w:rsid w:val="00ED28DA"/>
    <w:rsid w:val="00ED3BFA"/>
    <w:rsid w:val="00ED5404"/>
    <w:rsid w:val="00ED5AFD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7F1E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7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2863</TotalTime>
  <Pages>3</Pages>
  <Words>813</Words>
  <Characters>4635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849</cp:revision>
  <cp:lastPrinted>2024-05-07T10:16:00Z</cp:lastPrinted>
  <dcterms:created xsi:type="dcterms:W3CDTF">2020-08-05T08:43:00Z</dcterms:created>
  <dcterms:modified xsi:type="dcterms:W3CDTF">2024-09-10T06:45:00Z</dcterms:modified>
</cp:coreProperties>
</file>